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2C0C8" w14:textId="11601DB6" w:rsidR="00BA00AB" w:rsidRDefault="00D73D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ROGERSON</w:t>
      </w:r>
      <w:r>
        <w:rPr>
          <w:rFonts w:ascii="Times New Roman" w:hAnsi="Times New Roman" w:cs="Times New Roman"/>
          <w:sz w:val="24"/>
          <w:szCs w:val="24"/>
        </w:rPr>
        <w:t xml:space="preserve">      (d.ca.1431)</w:t>
      </w:r>
    </w:p>
    <w:p w14:paraId="2F609B9F" w14:textId="44A97FD1" w:rsidR="00D73D5C" w:rsidRDefault="00D73D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Bramley, Leeds.</w:t>
      </w:r>
    </w:p>
    <w:p w14:paraId="3599489F" w14:textId="5483D17B" w:rsidR="00D73D5C" w:rsidRDefault="00D73D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082DBA" w14:textId="34CF34CD" w:rsidR="00D73D5C" w:rsidRDefault="00D73D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297C76" w14:textId="27ED35CA" w:rsidR="00D73D5C" w:rsidRDefault="00D73D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Sep.1431</w:t>
      </w:r>
      <w:r>
        <w:rPr>
          <w:rFonts w:ascii="Times New Roman" w:hAnsi="Times New Roman" w:cs="Times New Roman"/>
          <w:sz w:val="24"/>
          <w:szCs w:val="24"/>
        </w:rPr>
        <w:tab/>
        <w:t>Probate of his Will.   (W.Y.R. p.139)</w:t>
      </w:r>
    </w:p>
    <w:p w14:paraId="5235513C" w14:textId="627A563E" w:rsidR="00D73D5C" w:rsidRDefault="00D73D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4B7480" w14:textId="0BC0FC2A" w:rsidR="00D73D5C" w:rsidRDefault="00D73D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968A70" w14:textId="187E9674" w:rsidR="00D73D5C" w:rsidRPr="00D73D5C" w:rsidRDefault="00D73D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September 2021</w:t>
      </w:r>
    </w:p>
    <w:sectPr w:rsidR="00D73D5C" w:rsidRPr="00D73D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21514" w14:textId="77777777" w:rsidR="00D73D5C" w:rsidRDefault="00D73D5C" w:rsidP="009139A6">
      <w:r>
        <w:separator/>
      </w:r>
    </w:p>
  </w:endnote>
  <w:endnote w:type="continuationSeparator" w:id="0">
    <w:p w14:paraId="22AEEE3F" w14:textId="77777777" w:rsidR="00D73D5C" w:rsidRDefault="00D73D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020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DF5B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DAD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A86A8" w14:textId="77777777" w:rsidR="00D73D5C" w:rsidRDefault="00D73D5C" w:rsidP="009139A6">
      <w:r>
        <w:separator/>
      </w:r>
    </w:p>
  </w:footnote>
  <w:footnote w:type="continuationSeparator" w:id="0">
    <w:p w14:paraId="1834FADE" w14:textId="77777777" w:rsidR="00D73D5C" w:rsidRDefault="00D73D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D3A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EFE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8AB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D5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73D5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12297"/>
  <w15:chartTrackingRefBased/>
  <w15:docId w15:val="{1AF9FF58-3775-4E34-B6BC-E3514C0D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2021-09-19T20:30:00Z</dcterms:created>
  <dcterms:modified xsi:type="dcterms:W3CDTF">2021-09-19T20:34:00Z</dcterms:modified>
</cp:coreProperties>
</file>